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A035" w14:textId="77777777" w:rsidR="005B612A" w:rsidRPr="00E77870" w:rsidRDefault="005B612A" w:rsidP="005B612A">
      <w:pPr>
        <w:pStyle w:val="NoSpacing"/>
      </w:pPr>
      <w:r w:rsidRPr="00C40DC0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KEPE</w:t>
      </w:r>
      <w:r w:rsidRPr="00E77870">
        <w:t xml:space="preserve">      (fl.1458)</w:t>
      </w:r>
    </w:p>
    <w:p w14:paraId="04ADE9AC" w14:textId="77777777" w:rsidR="005B612A" w:rsidRDefault="005B612A" w:rsidP="005B612A">
      <w:pPr>
        <w:pStyle w:val="NoSpacing"/>
      </w:pPr>
      <w:r>
        <w:t xml:space="preserve">of York. </w:t>
      </w:r>
      <w:r w:rsidRPr="00C40DC0">
        <w:rPr>
          <w:noProof/>
        </w:rPr>
        <w:t>Bowyer</w:t>
      </w:r>
      <w:r>
        <w:t>.</w:t>
      </w:r>
    </w:p>
    <w:p w14:paraId="0E232826" w14:textId="77777777" w:rsidR="00E8170B" w:rsidRDefault="00E8170B" w:rsidP="005B612A">
      <w:pPr>
        <w:pStyle w:val="NoSpacing"/>
      </w:pPr>
    </w:p>
    <w:p w14:paraId="1502F102" w14:textId="77777777" w:rsidR="00E8170B" w:rsidRDefault="00E8170B" w:rsidP="005B612A">
      <w:pPr>
        <w:pStyle w:val="NoSpacing"/>
      </w:pPr>
    </w:p>
    <w:p w14:paraId="60547194" w14:textId="77777777" w:rsidR="00E8170B" w:rsidRDefault="00E8170B" w:rsidP="00E8170B">
      <w:pPr>
        <w:pStyle w:val="NoSpacing"/>
      </w:pPr>
      <w:r>
        <w:t>= Ellen(q.v.).</w:t>
      </w:r>
    </w:p>
    <w:p w14:paraId="229635F3" w14:textId="77777777" w:rsidR="00E8170B" w:rsidRDefault="00E8170B" w:rsidP="00E8170B">
      <w:pPr>
        <w:pStyle w:val="NoSpacing"/>
      </w:pPr>
      <w:r>
        <w:t xml:space="preserve">( </w:t>
      </w:r>
      <w:hyperlink r:id="rId6" w:history="1">
        <w:r w:rsidRPr="00DB7338">
          <w:rPr>
            <w:rStyle w:val="Hyperlink"/>
          </w:rPr>
          <w:t>http://aalt.law.uh.edu/Indices/CP40Indices/CP40no814/CP40no814Pl.htm</w:t>
        </w:r>
      </w:hyperlink>
      <w:r>
        <w:t xml:space="preserve"> )</w:t>
      </w:r>
    </w:p>
    <w:p w14:paraId="77A0766D" w14:textId="77777777" w:rsidR="00E8170B" w:rsidRDefault="00E8170B" w:rsidP="00E8170B">
      <w:pPr>
        <w:pStyle w:val="NoSpacing"/>
      </w:pPr>
    </w:p>
    <w:p w14:paraId="61EC3AEB" w14:textId="77777777" w:rsidR="00E8170B" w:rsidRDefault="00E8170B" w:rsidP="00E8170B">
      <w:pPr>
        <w:pStyle w:val="NoSpacing"/>
      </w:pPr>
    </w:p>
    <w:p w14:paraId="735B9F37" w14:textId="77777777" w:rsidR="005B612A" w:rsidRDefault="005B612A" w:rsidP="005B612A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178</w:t>
      </w:r>
      <w:r>
        <w:t>)</w:t>
      </w:r>
    </w:p>
    <w:p w14:paraId="03C7C935" w14:textId="77777777" w:rsidR="00E8170B" w:rsidRDefault="00E8170B" w:rsidP="00E8170B">
      <w:pPr>
        <w:pStyle w:val="NoSpacing"/>
      </w:pPr>
      <w:r>
        <w:tab/>
        <w:t>1465</w:t>
      </w:r>
      <w:r>
        <w:tab/>
        <w:t>John Tyas(q.v.) and his wife, Alice(q.v.), brought a plaint of forcible</w:t>
      </w:r>
    </w:p>
    <w:p w14:paraId="227EA756" w14:textId="2F9E5969" w:rsidR="00E8170B" w:rsidRDefault="00E8170B" w:rsidP="00E8170B">
      <w:pPr>
        <w:pStyle w:val="NoSpacing"/>
      </w:pPr>
      <w:r>
        <w:tab/>
      </w:r>
      <w:r>
        <w:tab/>
        <w:t xml:space="preserve">entry against them.   </w:t>
      </w:r>
    </w:p>
    <w:p w14:paraId="24289F3B" w14:textId="77777777" w:rsidR="00E8170B" w:rsidRDefault="00E8170B" w:rsidP="00E8170B">
      <w:pPr>
        <w:pStyle w:val="NoSpacing"/>
      </w:pPr>
      <w:r>
        <w:tab/>
      </w:r>
      <w:r>
        <w:tab/>
        <w:t xml:space="preserve">( </w:t>
      </w:r>
      <w:hyperlink r:id="rId7" w:history="1">
        <w:r w:rsidRPr="00DB7338">
          <w:rPr>
            <w:rStyle w:val="Hyperlink"/>
          </w:rPr>
          <w:t>http://aalt.law.uh.edu/Indices/CP40Indices/CP40no814/CP40no814Pl.htm</w:t>
        </w:r>
      </w:hyperlink>
      <w:r>
        <w:t xml:space="preserve"> )</w:t>
      </w:r>
    </w:p>
    <w:p w14:paraId="4A8295B2" w14:textId="77777777" w:rsidR="00BE245D" w:rsidRDefault="00BE245D" w:rsidP="00BE245D">
      <w:pPr>
        <w:pStyle w:val="NoSpacing"/>
      </w:pPr>
      <w:r>
        <w:tab/>
        <w:t>1468</w:t>
      </w:r>
      <w:r>
        <w:tab/>
        <w:t>John Tyas(q.v.) and his wife, Alice(q.v.), brought a plaint of forcible entry</w:t>
      </w:r>
    </w:p>
    <w:p w14:paraId="36E4D4E3" w14:textId="5EF893DA" w:rsidR="00E8170B" w:rsidRDefault="00BE245D" w:rsidP="005B612A">
      <w:pPr>
        <w:pStyle w:val="NoSpacing"/>
      </w:pPr>
      <w:r>
        <w:tab/>
      </w:r>
      <w:r>
        <w:tab/>
        <w:t xml:space="preserve">against them.     ( </w:t>
      </w:r>
      <w:hyperlink r:id="rId8" w:history="1">
        <w:r w:rsidRPr="00766918">
          <w:rPr>
            <w:rStyle w:val="Hyperlink"/>
          </w:rPr>
          <w:t>https://waalt.uh.edu/index.php/CP40/826</w:t>
        </w:r>
      </w:hyperlink>
      <w:r>
        <w:t xml:space="preserve"> )</w:t>
      </w:r>
    </w:p>
    <w:p w14:paraId="1CF7E948" w14:textId="77777777" w:rsidR="005B612A" w:rsidRDefault="005B612A" w:rsidP="005B612A">
      <w:pPr>
        <w:pStyle w:val="NoSpacing"/>
      </w:pPr>
    </w:p>
    <w:p w14:paraId="6DBD4300" w14:textId="77777777" w:rsidR="005B612A" w:rsidRDefault="005B612A" w:rsidP="005B612A">
      <w:pPr>
        <w:pStyle w:val="NoSpacing"/>
      </w:pPr>
    </w:p>
    <w:p w14:paraId="10C03AA8" w14:textId="77777777" w:rsidR="00E47068" w:rsidRDefault="005B612A" w:rsidP="005B612A">
      <w:pPr>
        <w:pStyle w:val="NoSpacing"/>
      </w:pPr>
      <w:r>
        <w:t>23 April 2014</w:t>
      </w:r>
    </w:p>
    <w:p w14:paraId="01946997" w14:textId="1EC26F7B" w:rsidR="00BE245D" w:rsidRPr="00C009D8" w:rsidRDefault="00BE245D" w:rsidP="005B612A">
      <w:pPr>
        <w:pStyle w:val="NoSpacing"/>
      </w:pPr>
      <w:r>
        <w:t>18 November 2025</w:t>
      </w:r>
    </w:p>
    <w:sectPr w:rsidR="00BE245D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AC12E" w14:textId="77777777" w:rsidR="005B612A" w:rsidRDefault="005B612A" w:rsidP="00920DE3">
      <w:pPr>
        <w:spacing w:after="0" w:line="240" w:lineRule="auto"/>
      </w:pPr>
      <w:r>
        <w:separator/>
      </w:r>
    </w:p>
  </w:endnote>
  <w:endnote w:type="continuationSeparator" w:id="0">
    <w:p w14:paraId="3827AC5F" w14:textId="77777777" w:rsidR="005B612A" w:rsidRDefault="005B61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FC3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86DE2" w14:textId="77777777" w:rsidR="00C009D8" w:rsidRPr="00C009D8" w:rsidRDefault="00C009D8">
    <w:pPr>
      <w:pStyle w:val="Footer"/>
    </w:pPr>
    <w:r>
      <w:t>Copyright I.S.Rogers 9 August 2013</w:t>
    </w:r>
  </w:p>
  <w:p w14:paraId="2A4C7A91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9283C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09019" w14:textId="77777777" w:rsidR="005B612A" w:rsidRDefault="005B612A" w:rsidP="00920DE3">
      <w:pPr>
        <w:spacing w:after="0" w:line="240" w:lineRule="auto"/>
      </w:pPr>
      <w:r>
        <w:separator/>
      </w:r>
    </w:p>
  </w:footnote>
  <w:footnote w:type="continuationSeparator" w:id="0">
    <w:p w14:paraId="3A29850B" w14:textId="77777777" w:rsidR="005B612A" w:rsidRDefault="005B61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E4CE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A971E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01D2A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612A"/>
    <w:rsid w:val="00120749"/>
    <w:rsid w:val="005B612A"/>
    <w:rsid w:val="00624CAE"/>
    <w:rsid w:val="00920DE3"/>
    <w:rsid w:val="009F6DE7"/>
    <w:rsid w:val="00BE245D"/>
    <w:rsid w:val="00C009D8"/>
    <w:rsid w:val="00CF53C8"/>
    <w:rsid w:val="00E47068"/>
    <w:rsid w:val="00E8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A2C12"/>
  <w15:docId w15:val="{5FCF5E69-6523-459D-9714-7E3E418B9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17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/826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14/CP40no814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94</Words>
  <Characters>667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2014-05-20T18:44:00Z</dcterms:created>
  <dcterms:modified xsi:type="dcterms:W3CDTF">2025-11-18T09:27:00Z</dcterms:modified>
</cp:coreProperties>
</file>